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87"/>
      </w:tblGrid>
      <w:tr w:rsidR="00661D44" w:rsidRPr="008D40FD"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661D44" w:rsidRPr="008D40FD" w:rsidRDefault="00661D44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</w:tr>
    </w:tbl>
    <w:p w:rsidR="00661D44" w:rsidRDefault="00661D44" w:rsidP="003E2B3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61D44" w:rsidRDefault="00661D44" w:rsidP="003E2B3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61D44" w:rsidRPr="007D1931" w:rsidRDefault="00661D44" w:rsidP="00684F0C">
      <w:pPr>
        <w:spacing w:after="0" w:line="240" w:lineRule="auto"/>
        <w:ind w:left="550" w:right="59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>ВЕДЕНИЯ</w:t>
      </w:r>
    </w:p>
    <w:p w:rsidR="00661D44" w:rsidRDefault="00661D44" w:rsidP="00684F0C">
      <w:pPr>
        <w:spacing w:after="0" w:line="240" w:lineRule="auto"/>
        <w:ind w:left="550" w:right="59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>о доходах, об имуществе и обязательствах имущественного характера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заместителя председателя – начальника сектора туризма Комитета по культуре и туризму Гатчинского муниципального района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Pr="00684F0C">
        <w:rPr>
          <w:rFonts w:ascii="Times New Roman" w:hAnsi="Times New Roman" w:cs="Times New Roman"/>
          <w:b/>
          <w:sz w:val="28"/>
          <w:szCs w:val="28"/>
        </w:rPr>
        <w:t xml:space="preserve">назначенного на </w:t>
      </w:r>
      <w:r>
        <w:rPr>
          <w:rFonts w:ascii="Times New Roman" w:hAnsi="Times New Roman" w:cs="Times New Roman"/>
          <w:b/>
          <w:sz w:val="28"/>
          <w:szCs w:val="28"/>
        </w:rPr>
        <w:t xml:space="preserve">ведущую </w:t>
      </w:r>
      <w:r w:rsidRPr="00684F0C">
        <w:rPr>
          <w:rFonts w:ascii="Times New Roman" w:hAnsi="Times New Roman" w:cs="Times New Roman"/>
          <w:b/>
          <w:sz w:val="28"/>
          <w:szCs w:val="28"/>
        </w:rPr>
        <w:t xml:space="preserve">должность </w:t>
      </w:r>
      <w:r>
        <w:rPr>
          <w:rFonts w:ascii="Times New Roman" w:hAnsi="Times New Roman" w:cs="Times New Roman"/>
          <w:b/>
          <w:sz w:val="28"/>
          <w:szCs w:val="28"/>
        </w:rPr>
        <w:t>муниципальной службы категории «</w:t>
      </w:r>
      <w:r w:rsidRPr="00684F0C">
        <w:rPr>
          <w:rFonts w:ascii="Times New Roman" w:hAnsi="Times New Roman" w:cs="Times New Roman"/>
          <w:b/>
          <w:sz w:val="28"/>
          <w:szCs w:val="28"/>
        </w:rPr>
        <w:t>Руководители»,</w:t>
      </w:r>
      <w:r w:rsidRPr="00684F0C">
        <w:rPr>
          <w:rFonts w:ascii="Times New Roman" w:hAnsi="Times New Roman" w:cs="Times New Roman"/>
          <w:sz w:val="28"/>
          <w:szCs w:val="28"/>
        </w:rPr>
        <w:t xml:space="preserve"> </w:t>
      </w:r>
      <w:r w:rsidRPr="00684F0C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членов его семьи за период </w:t>
      </w:r>
    </w:p>
    <w:p w:rsidR="00661D44" w:rsidRDefault="00661D44" w:rsidP="00684F0C">
      <w:pPr>
        <w:spacing w:after="0" w:line="240" w:lineRule="auto"/>
        <w:ind w:left="550" w:right="59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с « </w:t>
      </w:r>
      <w:r>
        <w:rPr>
          <w:rFonts w:ascii="Times New Roman" w:hAnsi="Times New Roman" w:cs="Times New Roman"/>
          <w:b/>
          <w:bCs/>
          <w:sz w:val="28"/>
          <w:szCs w:val="28"/>
        </w:rPr>
        <w:t>01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 » </w:t>
      </w:r>
      <w:r w:rsidRPr="00D270B7">
        <w:rPr>
          <w:rFonts w:ascii="Times New Roman" w:hAnsi="Times New Roman" w:cs="Times New Roman"/>
          <w:b/>
          <w:bCs/>
          <w:sz w:val="28"/>
          <w:szCs w:val="28"/>
        </w:rPr>
        <w:t xml:space="preserve">января 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по « </w:t>
      </w:r>
      <w:r>
        <w:rPr>
          <w:rFonts w:ascii="Times New Roman" w:hAnsi="Times New Roman" w:cs="Times New Roman"/>
          <w:b/>
          <w:bCs/>
          <w:sz w:val="28"/>
          <w:szCs w:val="28"/>
        </w:rPr>
        <w:t>31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 »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декабря 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>20</w:t>
      </w:r>
      <w:r>
        <w:rPr>
          <w:rFonts w:ascii="Times New Roman" w:hAnsi="Times New Roman" w:cs="Times New Roman"/>
          <w:b/>
          <w:bCs/>
          <w:sz w:val="28"/>
          <w:szCs w:val="28"/>
        </w:rPr>
        <w:t>15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661D44" w:rsidRPr="00D01673" w:rsidRDefault="00661D44" w:rsidP="003E2B3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524"/>
        <w:gridCol w:w="1417"/>
        <w:gridCol w:w="1879"/>
        <w:gridCol w:w="1276"/>
        <w:gridCol w:w="1559"/>
        <w:gridCol w:w="1701"/>
        <w:gridCol w:w="1844"/>
        <w:gridCol w:w="1134"/>
        <w:gridCol w:w="1592"/>
      </w:tblGrid>
      <w:tr w:rsidR="00661D44" w:rsidRPr="008D40FD" w:rsidTr="00684F0C">
        <w:tc>
          <w:tcPr>
            <w:tcW w:w="2524" w:type="dxa"/>
            <w:vMerge w:val="restart"/>
          </w:tcPr>
          <w:p w:rsidR="00661D44" w:rsidRPr="008D40FD" w:rsidRDefault="00661D4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661D44" w:rsidRPr="008D40FD" w:rsidRDefault="00661D4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661D44" w:rsidRPr="008D40FD" w:rsidRDefault="00661D4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 xml:space="preserve">Деклариро-ванный годовой доход </w:t>
            </w:r>
          </w:p>
          <w:p w:rsidR="00661D44" w:rsidRPr="008D40FD" w:rsidRDefault="00661D4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415" w:type="dxa"/>
            <w:gridSpan w:val="4"/>
          </w:tcPr>
          <w:p w:rsidR="00661D44" w:rsidRPr="008D40FD" w:rsidRDefault="00661D4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70" w:type="dxa"/>
            <w:gridSpan w:val="3"/>
            <w:vMerge w:val="restart"/>
          </w:tcPr>
          <w:p w:rsidR="00661D44" w:rsidRPr="008D40FD" w:rsidRDefault="00661D4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661D44" w:rsidRPr="008D40FD" w:rsidTr="00684F0C">
        <w:tc>
          <w:tcPr>
            <w:tcW w:w="2524" w:type="dxa"/>
            <w:vMerge/>
          </w:tcPr>
          <w:p w:rsidR="00661D44" w:rsidRPr="008D40FD" w:rsidRDefault="00661D4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661D44" w:rsidRPr="008D40FD" w:rsidRDefault="00661D4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4714" w:type="dxa"/>
            <w:gridSpan w:val="3"/>
          </w:tcPr>
          <w:p w:rsidR="00661D44" w:rsidRPr="008D40FD" w:rsidRDefault="00661D4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Объекты недвижимого имущества</w:t>
            </w:r>
          </w:p>
        </w:tc>
        <w:tc>
          <w:tcPr>
            <w:tcW w:w="1701" w:type="dxa"/>
            <w:vMerge w:val="restart"/>
          </w:tcPr>
          <w:p w:rsidR="00661D44" w:rsidRPr="008D40FD" w:rsidRDefault="00661D4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661D44" w:rsidRPr="008D40FD" w:rsidRDefault="00661D4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Транспортные средства</w:t>
            </w:r>
          </w:p>
          <w:p w:rsidR="00661D44" w:rsidRPr="008D40FD" w:rsidRDefault="00661D4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4570" w:type="dxa"/>
            <w:gridSpan w:val="3"/>
            <w:vMerge/>
          </w:tcPr>
          <w:p w:rsidR="00661D44" w:rsidRPr="008D40FD" w:rsidRDefault="00661D4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661D44" w:rsidRPr="008D40FD" w:rsidTr="00684F0C">
        <w:tc>
          <w:tcPr>
            <w:tcW w:w="2524" w:type="dxa"/>
            <w:vMerge/>
          </w:tcPr>
          <w:p w:rsidR="00661D44" w:rsidRPr="008D40FD" w:rsidRDefault="00661D4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661D44" w:rsidRPr="008D40FD" w:rsidRDefault="00661D4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879" w:type="dxa"/>
          </w:tcPr>
          <w:p w:rsidR="00661D44" w:rsidRPr="008D40FD" w:rsidRDefault="00661D4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Вид объектов недвижимого имущества</w:t>
            </w:r>
          </w:p>
          <w:p w:rsidR="00661D44" w:rsidRPr="008D40FD" w:rsidRDefault="00661D4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(***)</w:t>
            </w:r>
          </w:p>
        </w:tc>
        <w:tc>
          <w:tcPr>
            <w:tcW w:w="1276" w:type="dxa"/>
          </w:tcPr>
          <w:p w:rsidR="00661D44" w:rsidRPr="008D40FD" w:rsidRDefault="00661D4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661D44" w:rsidRPr="008D40FD" w:rsidRDefault="00661D4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Площадь</w:t>
            </w:r>
          </w:p>
          <w:p w:rsidR="00661D44" w:rsidRPr="008D40FD" w:rsidRDefault="00661D4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559" w:type="dxa"/>
          </w:tcPr>
          <w:p w:rsidR="00661D44" w:rsidRPr="008D40FD" w:rsidRDefault="00661D4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Страна расположения</w:t>
            </w:r>
          </w:p>
          <w:p w:rsidR="00661D44" w:rsidRPr="008D40FD" w:rsidRDefault="00661D4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(****)</w:t>
            </w:r>
          </w:p>
        </w:tc>
        <w:tc>
          <w:tcPr>
            <w:tcW w:w="1701" w:type="dxa"/>
            <w:vMerge/>
          </w:tcPr>
          <w:p w:rsidR="00661D44" w:rsidRPr="008D40FD" w:rsidRDefault="00661D4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661D44" w:rsidRPr="008D40FD" w:rsidRDefault="00661D4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Вид объектов недвижимого имущества</w:t>
            </w:r>
          </w:p>
          <w:p w:rsidR="00661D44" w:rsidRPr="008D40FD" w:rsidRDefault="00661D4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(***)</w:t>
            </w:r>
          </w:p>
        </w:tc>
        <w:tc>
          <w:tcPr>
            <w:tcW w:w="1134" w:type="dxa"/>
          </w:tcPr>
          <w:p w:rsidR="00661D44" w:rsidRPr="008D40FD" w:rsidRDefault="00661D4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661D44" w:rsidRPr="008D40FD" w:rsidRDefault="00661D4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Площадь</w:t>
            </w:r>
          </w:p>
          <w:p w:rsidR="00661D44" w:rsidRPr="008D40FD" w:rsidRDefault="00661D4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592" w:type="dxa"/>
          </w:tcPr>
          <w:p w:rsidR="00661D44" w:rsidRPr="008D40FD" w:rsidRDefault="00661D4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Страна расположения</w:t>
            </w:r>
          </w:p>
          <w:p w:rsidR="00661D44" w:rsidRPr="008D40FD" w:rsidRDefault="00661D44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(****)</w:t>
            </w:r>
          </w:p>
        </w:tc>
      </w:tr>
      <w:tr w:rsidR="00661D44" w:rsidRPr="008D40FD" w:rsidTr="00684F0C">
        <w:tc>
          <w:tcPr>
            <w:tcW w:w="2524" w:type="dxa"/>
          </w:tcPr>
          <w:p w:rsidR="00661D44" w:rsidRPr="003E2B30" w:rsidRDefault="00661D44" w:rsidP="00D0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E2B30">
              <w:rPr>
                <w:rFonts w:ascii="Times New Roman" w:hAnsi="Times New Roman" w:cs="Times New Roman"/>
                <w:sz w:val="24"/>
                <w:szCs w:val="24"/>
              </w:rPr>
              <w:t>Сергеева Ольга Анатольевна</w:t>
            </w:r>
          </w:p>
        </w:tc>
        <w:tc>
          <w:tcPr>
            <w:tcW w:w="1417" w:type="dxa"/>
          </w:tcPr>
          <w:p w:rsidR="00661D44" w:rsidRPr="003E2B30" w:rsidRDefault="00661D44" w:rsidP="00D0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E2B30">
              <w:rPr>
                <w:rFonts w:ascii="Times New Roman" w:hAnsi="Times New Roman" w:cs="Times New Roman"/>
                <w:sz w:val="24"/>
                <w:szCs w:val="24"/>
              </w:rPr>
              <w:t>740 935, 42</w:t>
            </w:r>
          </w:p>
        </w:tc>
        <w:tc>
          <w:tcPr>
            <w:tcW w:w="1879" w:type="dxa"/>
          </w:tcPr>
          <w:p w:rsidR="00661D44" w:rsidRPr="00B14E45" w:rsidRDefault="00661D44" w:rsidP="00D0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14E45">
              <w:rPr>
                <w:rFonts w:ascii="Times New Roman" w:hAnsi="Times New Roman" w:cs="Times New Roman"/>
                <w:sz w:val="24"/>
                <w:szCs w:val="24"/>
              </w:rPr>
              <w:t>Трёхкомнатная квартира</w:t>
            </w:r>
          </w:p>
        </w:tc>
        <w:tc>
          <w:tcPr>
            <w:tcW w:w="1276" w:type="dxa"/>
          </w:tcPr>
          <w:p w:rsidR="00661D44" w:rsidRPr="00B14E45" w:rsidRDefault="00661D44" w:rsidP="00D0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14E45">
              <w:rPr>
                <w:rFonts w:ascii="Times New Roman" w:hAnsi="Times New Roman" w:cs="Times New Roman"/>
                <w:sz w:val="24"/>
                <w:szCs w:val="24"/>
              </w:rPr>
              <w:t>61,0</w:t>
            </w:r>
          </w:p>
        </w:tc>
        <w:tc>
          <w:tcPr>
            <w:tcW w:w="1559" w:type="dxa"/>
          </w:tcPr>
          <w:p w:rsidR="00661D44" w:rsidRPr="00B14E45" w:rsidRDefault="00661D44" w:rsidP="00D0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14E4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</w:tcPr>
          <w:p w:rsidR="00661D44" w:rsidRPr="00B14E45" w:rsidRDefault="00661D44" w:rsidP="00D0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14E45">
              <w:rPr>
                <w:rFonts w:ascii="Times New Roman" w:hAnsi="Times New Roman" w:cs="Times New Roman"/>
                <w:sz w:val="24"/>
                <w:szCs w:val="24"/>
              </w:rPr>
              <w:t>Не имею</w:t>
            </w:r>
          </w:p>
        </w:tc>
        <w:tc>
          <w:tcPr>
            <w:tcW w:w="1844" w:type="dxa"/>
          </w:tcPr>
          <w:p w:rsidR="00661D44" w:rsidRPr="00B14E45" w:rsidRDefault="00661D44" w:rsidP="00D0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14E45">
              <w:rPr>
                <w:rFonts w:ascii="Times New Roman" w:hAnsi="Times New Roman" w:cs="Times New Roman"/>
                <w:sz w:val="24"/>
                <w:szCs w:val="24"/>
              </w:rPr>
              <w:t>Трёхкомнатная квартира</w:t>
            </w:r>
          </w:p>
        </w:tc>
        <w:tc>
          <w:tcPr>
            <w:tcW w:w="1134" w:type="dxa"/>
          </w:tcPr>
          <w:p w:rsidR="00661D44" w:rsidRPr="00B14E45" w:rsidRDefault="00661D44" w:rsidP="00D0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14E45">
              <w:rPr>
                <w:rFonts w:ascii="Times New Roman" w:hAnsi="Times New Roman" w:cs="Times New Roman"/>
                <w:sz w:val="24"/>
                <w:szCs w:val="24"/>
              </w:rPr>
              <w:t>68,1</w:t>
            </w:r>
          </w:p>
        </w:tc>
        <w:tc>
          <w:tcPr>
            <w:tcW w:w="1592" w:type="dxa"/>
          </w:tcPr>
          <w:p w:rsidR="00661D44" w:rsidRPr="00B14E45" w:rsidRDefault="00661D44" w:rsidP="00D0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14E4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661D44" w:rsidRPr="008D40FD" w:rsidTr="00684F0C">
        <w:tc>
          <w:tcPr>
            <w:tcW w:w="2524" w:type="dxa"/>
          </w:tcPr>
          <w:p w:rsidR="00661D44" w:rsidRPr="003E2B30" w:rsidRDefault="00661D44" w:rsidP="00D0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E2B30">
              <w:rPr>
                <w:rFonts w:ascii="Times New Roman" w:hAnsi="Times New Roman" w:cs="Times New Roman"/>
                <w:sz w:val="24"/>
                <w:szCs w:val="24"/>
              </w:rPr>
              <w:t>Супруг (супруга)</w:t>
            </w:r>
          </w:p>
          <w:p w:rsidR="00661D44" w:rsidRPr="003E2B30" w:rsidRDefault="00661D44" w:rsidP="00D0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61D44" w:rsidRPr="003E2B30" w:rsidRDefault="00661D44" w:rsidP="00D016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B30">
              <w:rPr>
                <w:rFonts w:ascii="Times New Roman" w:hAnsi="Times New Roman" w:cs="Times New Roman"/>
                <w:sz w:val="24"/>
                <w:szCs w:val="24"/>
              </w:rPr>
              <w:t>181 663,93</w:t>
            </w:r>
          </w:p>
          <w:p w:rsidR="00661D44" w:rsidRPr="003E2B30" w:rsidRDefault="00661D44" w:rsidP="00D0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</w:tcPr>
          <w:p w:rsidR="00661D44" w:rsidRPr="00B14E45" w:rsidRDefault="00661D44" w:rsidP="00D0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14E45">
              <w:rPr>
                <w:rFonts w:ascii="Times New Roman" w:hAnsi="Times New Roman" w:cs="Times New Roman"/>
                <w:sz w:val="24"/>
                <w:szCs w:val="24"/>
              </w:rPr>
              <w:t>Трёхкомнатная квартира</w:t>
            </w:r>
          </w:p>
        </w:tc>
        <w:tc>
          <w:tcPr>
            <w:tcW w:w="1276" w:type="dxa"/>
          </w:tcPr>
          <w:p w:rsidR="00661D44" w:rsidRPr="00B14E45" w:rsidRDefault="00661D44" w:rsidP="00D0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14E45">
              <w:rPr>
                <w:rFonts w:ascii="Times New Roman" w:hAnsi="Times New Roman" w:cs="Times New Roman"/>
                <w:sz w:val="24"/>
                <w:szCs w:val="24"/>
              </w:rPr>
              <w:t>68,1</w:t>
            </w:r>
          </w:p>
        </w:tc>
        <w:tc>
          <w:tcPr>
            <w:tcW w:w="1559" w:type="dxa"/>
          </w:tcPr>
          <w:p w:rsidR="00661D44" w:rsidRPr="00B14E45" w:rsidRDefault="00661D44" w:rsidP="00D0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14E4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</w:tcPr>
          <w:p w:rsidR="00661D44" w:rsidRPr="00B14E45" w:rsidRDefault="00661D44" w:rsidP="00D0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14E45">
              <w:rPr>
                <w:rFonts w:ascii="Times New Roman" w:hAnsi="Times New Roman" w:cs="Times New Roman"/>
                <w:sz w:val="24"/>
                <w:szCs w:val="24"/>
              </w:rPr>
              <w:t>Легковой автомобиль Хонда «Аккорд»</w:t>
            </w:r>
          </w:p>
        </w:tc>
        <w:tc>
          <w:tcPr>
            <w:tcW w:w="1844" w:type="dxa"/>
          </w:tcPr>
          <w:p w:rsidR="00661D44" w:rsidRDefault="00661D44" w:rsidP="008D6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14E45">
              <w:rPr>
                <w:rFonts w:ascii="Times New Roman" w:hAnsi="Times New Roman" w:cs="Times New Roman"/>
                <w:sz w:val="24"/>
                <w:szCs w:val="24"/>
              </w:rPr>
              <w:t>Трёхкомнатная квартира</w:t>
            </w:r>
          </w:p>
          <w:p w:rsidR="00661D44" w:rsidRPr="00B14E45" w:rsidRDefault="00661D44" w:rsidP="008D6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D44" w:rsidRPr="00B14E45" w:rsidRDefault="00661D44" w:rsidP="008D6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14E45">
              <w:rPr>
                <w:rFonts w:ascii="Times New Roman" w:hAnsi="Times New Roman" w:cs="Times New Roman"/>
                <w:sz w:val="24"/>
                <w:szCs w:val="24"/>
              </w:rPr>
              <w:t>Трёхкомнатная квартира</w:t>
            </w:r>
          </w:p>
        </w:tc>
        <w:tc>
          <w:tcPr>
            <w:tcW w:w="1134" w:type="dxa"/>
          </w:tcPr>
          <w:p w:rsidR="00661D44" w:rsidRPr="00B14E45" w:rsidRDefault="00661D44" w:rsidP="008D6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14E45">
              <w:rPr>
                <w:rFonts w:ascii="Times New Roman" w:hAnsi="Times New Roman" w:cs="Times New Roman"/>
                <w:sz w:val="24"/>
                <w:szCs w:val="24"/>
              </w:rPr>
              <w:t>61,0</w:t>
            </w:r>
          </w:p>
          <w:p w:rsidR="00661D44" w:rsidRPr="00B14E45" w:rsidRDefault="00661D44" w:rsidP="008D6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D44" w:rsidRDefault="00661D44" w:rsidP="008D6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D44" w:rsidRPr="00B14E45" w:rsidRDefault="00661D44" w:rsidP="008D6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14E4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592" w:type="dxa"/>
          </w:tcPr>
          <w:p w:rsidR="00661D44" w:rsidRPr="00B14E45" w:rsidRDefault="00661D44" w:rsidP="00D0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14E4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61D44" w:rsidRPr="00B14E45" w:rsidRDefault="00661D44" w:rsidP="00D016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D44" w:rsidRDefault="00661D44" w:rsidP="00D016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D44" w:rsidRPr="00B14E45" w:rsidRDefault="00661D44" w:rsidP="00D016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E4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661D44" w:rsidRPr="008D40FD" w:rsidTr="00684F0C">
        <w:tc>
          <w:tcPr>
            <w:tcW w:w="2524" w:type="dxa"/>
          </w:tcPr>
          <w:p w:rsidR="00661D44" w:rsidRPr="00B14E45" w:rsidRDefault="00661D44" w:rsidP="00D0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23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14E45">
              <w:rPr>
                <w:rFonts w:ascii="Times New Roman" w:hAnsi="Times New Roman" w:cs="Times New Roman"/>
                <w:sz w:val="24"/>
                <w:szCs w:val="24"/>
              </w:rPr>
              <w:t xml:space="preserve">Несовершеннолетняя дочь </w:t>
            </w:r>
          </w:p>
        </w:tc>
        <w:tc>
          <w:tcPr>
            <w:tcW w:w="1417" w:type="dxa"/>
          </w:tcPr>
          <w:p w:rsidR="00661D44" w:rsidRPr="00B14E45" w:rsidRDefault="00661D44" w:rsidP="00D0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79" w:type="dxa"/>
          </w:tcPr>
          <w:p w:rsidR="00661D44" w:rsidRPr="00B14E45" w:rsidRDefault="00661D44" w:rsidP="00D0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61D44" w:rsidRPr="00B14E45" w:rsidRDefault="00661D44" w:rsidP="00D0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61D44" w:rsidRPr="00B14E45" w:rsidRDefault="00661D44" w:rsidP="00D0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61D44" w:rsidRPr="00B14E45" w:rsidRDefault="00661D44" w:rsidP="00D0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661D44" w:rsidRPr="00B14E45" w:rsidRDefault="00661D44" w:rsidP="00D0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61D44" w:rsidRPr="00B14E45" w:rsidRDefault="00661D44" w:rsidP="00D0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</w:tcPr>
          <w:p w:rsidR="00661D44" w:rsidRPr="00B14E45" w:rsidRDefault="00661D44" w:rsidP="00D0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1D44" w:rsidRPr="008D40FD" w:rsidTr="00684F0C">
        <w:tc>
          <w:tcPr>
            <w:tcW w:w="2524" w:type="dxa"/>
          </w:tcPr>
          <w:p w:rsidR="00661D44" w:rsidRPr="00B14E45" w:rsidRDefault="00661D44" w:rsidP="00D0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14E45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сын</w:t>
            </w:r>
          </w:p>
        </w:tc>
        <w:tc>
          <w:tcPr>
            <w:tcW w:w="1417" w:type="dxa"/>
          </w:tcPr>
          <w:p w:rsidR="00661D44" w:rsidRPr="00B14E45" w:rsidRDefault="00661D44" w:rsidP="00D0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879" w:type="dxa"/>
          </w:tcPr>
          <w:p w:rsidR="00661D44" w:rsidRPr="00B14E45" w:rsidRDefault="00661D44" w:rsidP="00D0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61D44" w:rsidRPr="00B14E45" w:rsidRDefault="00661D44" w:rsidP="00D0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61D44" w:rsidRPr="00B14E45" w:rsidRDefault="00661D44" w:rsidP="00D0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61D44" w:rsidRPr="00B14E45" w:rsidRDefault="00661D44" w:rsidP="00D0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661D44" w:rsidRPr="00B14E45" w:rsidRDefault="00661D44" w:rsidP="00D0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61D44" w:rsidRPr="00B14E45" w:rsidRDefault="00661D44" w:rsidP="00D0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</w:tcPr>
          <w:p w:rsidR="00661D44" w:rsidRPr="00B14E45" w:rsidRDefault="00661D44" w:rsidP="00D0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61D44" w:rsidRDefault="00661D44" w:rsidP="00D0167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61D44" w:rsidRPr="00B14E45" w:rsidRDefault="00661D44" w:rsidP="00D016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B14E45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 подтверждаю.         Даю согласие на опубликование в сети Интернет указанных сведений.</w:t>
      </w:r>
    </w:p>
    <w:p w:rsidR="00661D44" w:rsidRPr="00B14E45" w:rsidRDefault="00661D44" w:rsidP="00D016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E4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</w:t>
      </w:r>
    </w:p>
    <w:p w:rsidR="00661D44" w:rsidRPr="00B14E45" w:rsidRDefault="00661D44" w:rsidP="00D016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E4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  <w:r w:rsidRPr="00B14E45">
        <w:rPr>
          <w:rFonts w:ascii="Times New Roman" w:hAnsi="Times New Roman" w:cs="Times New Roman"/>
          <w:sz w:val="24"/>
          <w:szCs w:val="24"/>
        </w:rPr>
        <w:t xml:space="preserve"> Сергеева О.А.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B14E45">
        <w:rPr>
          <w:rFonts w:ascii="Times New Roman" w:hAnsi="Times New Roman" w:cs="Times New Roman"/>
          <w:sz w:val="24"/>
          <w:szCs w:val="24"/>
        </w:rPr>
        <w:t>31 марта 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B14E45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661D44" w:rsidRPr="00B14E45" w:rsidRDefault="00661D44" w:rsidP="00D016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1D44" w:rsidRPr="007D1931" w:rsidRDefault="00661D44" w:rsidP="00D0167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 Указывается полное наименование должности (с указанием категории, группы, структурного подразделения).</w:t>
      </w:r>
    </w:p>
    <w:p w:rsidR="00661D44" w:rsidRPr="007D1931" w:rsidRDefault="00661D44" w:rsidP="00D0167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 Указывается только фамилия, имя, отчество муниципального служащего. Фамилия, имя, отчество супруга (супруги)  и несовершеннолетних детей не указываются.</w:t>
      </w:r>
    </w:p>
    <w:p w:rsidR="00661D44" w:rsidRPr="007D1931" w:rsidRDefault="00661D44" w:rsidP="00D0167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*** Указывается, например, жилой дом, земельный участок, квартира.</w:t>
      </w:r>
    </w:p>
    <w:p w:rsidR="00661D44" w:rsidRPr="007D1931" w:rsidRDefault="00661D44" w:rsidP="00D0167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****Указывается: Россия или иная страна (государство)</w:t>
      </w:r>
    </w:p>
    <w:p w:rsidR="00661D44" w:rsidRPr="007D1931" w:rsidRDefault="00661D44" w:rsidP="007D1931">
      <w:pPr>
        <w:jc w:val="both"/>
        <w:rPr>
          <w:rFonts w:ascii="Times New Roman" w:hAnsi="Times New Roman" w:cs="Times New Roman"/>
          <w:sz w:val="20"/>
          <w:szCs w:val="20"/>
        </w:rPr>
        <w:sectPr w:rsidR="00661D44" w:rsidRPr="007D1931" w:rsidSect="00FE658E">
          <w:pgSz w:w="16838" w:h="11906" w:orient="landscape"/>
          <w:pgMar w:top="426" w:right="720" w:bottom="142" w:left="567" w:header="720" w:footer="720" w:gutter="0"/>
          <w:cols w:space="708"/>
          <w:docGrid w:linePitch="360"/>
        </w:sect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96"/>
      </w:tblGrid>
      <w:tr w:rsidR="00661D44" w:rsidRPr="008D40FD"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</w:tcPr>
          <w:p w:rsidR="00661D44" w:rsidRPr="007D1931" w:rsidRDefault="00661D44" w:rsidP="003E2B30">
            <w:pPr>
              <w:pStyle w:val="ListParagraph"/>
              <w:ind w:left="0"/>
              <w:jc w:val="both"/>
            </w:pPr>
          </w:p>
        </w:tc>
      </w:tr>
    </w:tbl>
    <w:p w:rsidR="00661D44" w:rsidRPr="007D1931" w:rsidRDefault="00661D44" w:rsidP="00B14E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>Сведения о расходах</w:t>
      </w:r>
    </w:p>
    <w:p w:rsidR="00661D44" w:rsidRPr="007D1931" w:rsidRDefault="00661D44" w:rsidP="00B14E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>муниципального служащего, его супруги (супруга)</w:t>
      </w:r>
    </w:p>
    <w:p w:rsidR="00661D44" w:rsidRDefault="00661D44" w:rsidP="00B14E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и несовершеннолетних детей</w:t>
      </w:r>
    </w:p>
    <w:p w:rsidR="00661D44" w:rsidRPr="007D1931" w:rsidRDefault="00661D44" w:rsidP="00B14E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61D44" w:rsidRPr="007D1931" w:rsidRDefault="00661D44" w:rsidP="00B14E45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:rsidR="00661D44" w:rsidRPr="00B14E45" w:rsidRDefault="00661D44" w:rsidP="003E2B30">
      <w:pPr>
        <w:spacing w:after="0" w:line="240" w:lineRule="auto"/>
        <w:ind w:left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B14E45">
        <w:rPr>
          <w:rFonts w:ascii="Times New Roman" w:hAnsi="Times New Roman" w:cs="Times New Roman"/>
          <w:sz w:val="28"/>
          <w:szCs w:val="28"/>
        </w:rPr>
        <w:t xml:space="preserve">Я, Сергеева Ольга Анатольевна, 3 января </w:t>
      </w:r>
      <w:smartTag w:uri="urn:schemas-microsoft-com:office:smarttags" w:element="metricconverter">
        <w:smartTagPr>
          <w:attr w:name="ProductID" w:val="1968 г"/>
        </w:smartTagPr>
        <w:r w:rsidRPr="00B14E45">
          <w:rPr>
            <w:rFonts w:ascii="Times New Roman" w:hAnsi="Times New Roman" w:cs="Times New Roman"/>
            <w:sz w:val="28"/>
            <w:szCs w:val="28"/>
          </w:rPr>
          <w:t>1968 г</w:t>
        </w:r>
      </w:smartTag>
      <w:r w:rsidRPr="00B14E45">
        <w:rPr>
          <w:rFonts w:ascii="Times New Roman" w:hAnsi="Times New Roman" w:cs="Times New Roman"/>
          <w:sz w:val="28"/>
          <w:szCs w:val="28"/>
        </w:rPr>
        <w:t xml:space="preserve">.р., назначенная на ведущую муниципальную должность категории «Руководители» - заместитель председателя – начальник сектора туризма  Комитета по культуре и туризму Гатчинского муниципального района </w:t>
      </w:r>
    </w:p>
    <w:p w:rsidR="00661D44" w:rsidRPr="007D1931" w:rsidRDefault="00661D44" w:rsidP="003E2B30">
      <w:pPr>
        <w:spacing w:after="0" w:line="240" w:lineRule="auto"/>
        <w:ind w:left="550"/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 xml:space="preserve"> ( полное наименование замещаемой должности)</w:t>
      </w:r>
    </w:p>
    <w:p w:rsidR="00661D44" w:rsidRPr="007D1931" w:rsidRDefault="00661D44" w:rsidP="003E2B30">
      <w:pPr>
        <w:spacing w:after="0" w:line="240" w:lineRule="auto"/>
        <w:ind w:left="550"/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Сообщаю сведения о расходах, произведенных в отчетном периоде</w:t>
      </w:r>
      <w:r>
        <w:rPr>
          <w:rFonts w:ascii="Times New Roman" w:hAnsi="Times New Roman" w:cs="Times New Roman"/>
          <w:sz w:val="28"/>
          <w:szCs w:val="28"/>
        </w:rPr>
        <w:t xml:space="preserve"> с 01 января по 31 декабря 2015 года </w:t>
      </w:r>
      <w:r w:rsidRPr="007D1931">
        <w:rPr>
          <w:rFonts w:ascii="Times New Roman" w:hAnsi="Times New Roman" w:cs="Times New Roman"/>
          <w:sz w:val="28"/>
          <w:szCs w:val="28"/>
        </w:rPr>
        <w:t>по приобретению:</w:t>
      </w:r>
    </w:p>
    <w:p w:rsidR="00661D44" w:rsidRDefault="00661D44" w:rsidP="003E2B30">
      <w:pPr>
        <w:spacing w:after="0" w:line="240" w:lineRule="auto"/>
        <w:ind w:left="550"/>
        <w:jc w:val="both"/>
        <w:rPr>
          <w:rFonts w:ascii="Times New Roman" w:hAnsi="Times New Roman" w:cs="Times New Roman"/>
          <w:sz w:val="28"/>
          <w:szCs w:val="28"/>
        </w:rPr>
      </w:pPr>
    </w:p>
    <w:p w:rsidR="00661D44" w:rsidRPr="007D1931" w:rsidRDefault="00661D44" w:rsidP="003E2B30">
      <w:pPr>
        <w:spacing w:after="0" w:line="240" w:lineRule="auto"/>
        <w:ind w:left="550"/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1.__________________________</w:t>
      </w:r>
      <w:r w:rsidRPr="00B14E45">
        <w:rPr>
          <w:rFonts w:ascii="Times New Roman" w:hAnsi="Times New Roman" w:cs="Times New Roman"/>
          <w:sz w:val="28"/>
          <w:szCs w:val="28"/>
          <w:u w:val="single"/>
        </w:rPr>
        <w:t>не имею</w:t>
      </w:r>
      <w:r w:rsidRPr="007D1931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661D44" w:rsidRPr="007D1931" w:rsidRDefault="00661D44" w:rsidP="003E2B30">
      <w:pPr>
        <w:spacing w:after="0" w:line="240" w:lineRule="auto"/>
        <w:ind w:left="550"/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</w:t>
      </w:r>
    </w:p>
    <w:p w:rsidR="00661D44" w:rsidRDefault="00661D44" w:rsidP="003E2B30">
      <w:pPr>
        <w:spacing w:after="0" w:line="240" w:lineRule="auto"/>
        <w:ind w:left="55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661D44" w:rsidRPr="007D1931" w:rsidRDefault="00661D44" w:rsidP="003E2B30">
      <w:pPr>
        <w:spacing w:after="0" w:line="240" w:lineRule="auto"/>
        <w:ind w:left="550"/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Общий доход муниципального служащего и его супруги (супруга) за три последних года, предшествующих совершению сделки составляет:</w:t>
      </w:r>
    </w:p>
    <w:p w:rsidR="00661D44" w:rsidRPr="007D1931" w:rsidRDefault="00661D44" w:rsidP="003E2B30">
      <w:pPr>
        <w:spacing w:after="0" w:line="240" w:lineRule="auto"/>
        <w:ind w:left="550"/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661D44" w:rsidRDefault="00661D44" w:rsidP="003E2B30">
      <w:pPr>
        <w:spacing w:after="0" w:line="240" w:lineRule="auto"/>
        <w:ind w:left="550"/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(сумма дохода цифрами и прописью)</w:t>
      </w:r>
    </w:p>
    <w:p w:rsidR="00661D44" w:rsidRPr="007D1931" w:rsidRDefault="00661D44" w:rsidP="003E2B30">
      <w:pPr>
        <w:spacing w:after="0" w:line="240" w:lineRule="auto"/>
        <w:ind w:left="550"/>
        <w:jc w:val="center"/>
        <w:rPr>
          <w:rFonts w:ascii="Times New Roman" w:hAnsi="Times New Roman" w:cs="Times New Roman"/>
        </w:rPr>
      </w:pPr>
    </w:p>
    <w:p w:rsidR="00661D44" w:rsidRPr="007D1931" w:rsidRDefault="00661D44" w:rsidP="003E2B30">
      <w:pPr>
        <w:spacing w:after="0" w:line="240" w:lineRule="auto"/>
        <w:ind w:left="550"/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ab/>
        <w:t>Источниками получения средств, за счет которых совершена сделка являются:</w:t>
      </w:r>
    </w:p>
    <w:p w:rsidR="00661D44" w:rsidRPr="007D1931" w:rsidRDefault="00661D44" w:rsidP="003E2B30">
      <w:pPr>
        <w:spacing w:after="0" w:line="240" w:lineRule="auto"/>
        <w:ind w:left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7D1931">
        <w:rPr>
          <w:rFonts w:ascii="Times New Roman" w:hAnsi="Times New Roman" w:cs="Times New Roman"/>
          <w:sz w:val="28"/>
          <w:szCs w:val="28"/>
        </w:rPr>
        <w:t>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661D44" w:rsidRPr="007D1931" w:rsidRDefault="00661D44" w:rsidP="003E2B30">
      <w:pPr>
        <w:spacing w:after="0" w:line="240" w:lineRule="auto"/>
        <w:ind w:left="550"/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2._________________________________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661D44" w:rsidRPr="007D1931" w:rsidRDefault="00661D44" w:rsidP="003E2B30">
      <w:pPr>
        <w:spacing w:after="0" w:line="240" w:lineRule="auto"/>
        <w:ind w:left="550"/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3._________________________________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661D44" w:rsidRDefault="00661D44" w:rsidP="003E2B30">
      <w:pPr>
        <w:spacing w:after="0" w:line="240" w:lineRule="auto"/>
        <w:ind w:left="550"/>
        <w:jc w:val="both"/>
        <w:rPr>
          <w:rFonts w:ascii="Times New Roman" w:hAnsi="Times New Roman" w:cs="Times New Roman"/>
          <w:sz w:val="28"/>
          <w:szCs w:val="28"/>
        </w:rPr>
      </w:pPr>
    </w:p>
    <w:p w:rsidR="00661D44" w:rsidRPr="007D1931" w:rsidRDefault="00661D44" w:rsidP="003E2B30">
      <w:pPr>
        <w:spacing w:after="0" w:line="240" w:lineRule="auto"/>
        <w:ind w:left="550"/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Приложение:</w:t>
      </w:r>
    </w:p>
    <w:p w:rsidR="00661D44" w:rsidRPr="007D1931" w:rsidRDefault="00661D44" w:rsidP="003E2B30">
      <w:pPr>
        <w:spacing w:after="0" w:line="240" w:lineRule="auto"/>
        <w:ind w:left="5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7D1931">
        <w:rPr>
          <w:rFonts w:ascii="Times New Roman" w:hAnsi="Times New Roman" w:cs="Times New Roman"/>
          <w:sz w:val="28"/>
          <w:szCs w:val="28"/>
        </w:rPr>
        <w:t>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661D44" w:rsidRPr="007D1931" w:rsidRDefault="00661D44" w:rsidP="003E2B30">
      <w:pPr>
        <w:spacing w:after="0" w:line="240" w:lineRule="auto"/>
        <w:ind w:left="550"/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2._________________________________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661D44" w:rsidRPr="007D1931" w:rsidRDefault="00661D44" w:rsidP="003E2B30">
      <w:pPr>
        <w:spacing w:after="0" w:line="240" w:lineRule="auto"/>
        <w:ind w:left="550"/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3._________________________________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661D44" w:rsidRPr="007D1931" w:rsidRDefault="00661D44" w:rsidP="003E2B30">
      <w:pPr>
        <w:spacing w:after="0" w:line="240" w:lineRule="auto"/>
        <w:ind w:left="550"/>
        <w:jc w:val="both"/>
        <w:rPr>
          <w:rFonts w:ascii="Times New Roman" w:hAnsi="Times New Roman" w:cs="Times New Roman"/>
          <w:sz w:val="28"/>
          <w:szCs w:val="28"/>
        </w:rPr>
      </w:pPr>
    </w:p>
    <w:p w:rsidR="00661D44" w:rsidRPr="007D1931" w:rsidRDefault="00661D44" w:rsidP="003E2B30">
      <w:pPr>
        <w:spacing w:after="0" w:line="240" w:lineRule="auto"/>
        <w:ind w:left="550"/>
        <w:jc w:val="both"/>
        <w:rPr>
          <w:rFonts w:ascii="Times New Roman" w:hAnsi="Times New Roman" w:cs="Times New Roman"/>
          <w:sz w:val="28"/>
          <w:szCs w:val="28"/>
        </w:rPr>
      </w:pPr>
    </w:p>
    <w:p w:rsidR="00661D44" w:rsidRPr="007D1931" w:rsidRDefault="00661D44" w:rsidP="003E2B30">
      <w:pPr>
        <w:spacing w:after="0" w:line="240" w:lineRule="auto"/>
        <w:ind w:left="55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 xml:space="preserve">Достоверность и полноту настоящих сведений  подтверждаю.       </w:t>
      </w:r>
    </w:p>
    <w:p w:rsidR="00661D44" w:rsidRPr="007D1931" w:rsidRDefault="00661D44" w:rsidP="003E2B30">
      <w:pPr>
        <w:spacing w:after="0" w:line="240" w:lineRule="auto"/>
        <w:ind w:left="55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Даю согласие на опубликование в сети Интернет указанных сведений.</w:t>
      </w:r>
    </w:p>
    <w:p w:rsidR="00661D44" w:rsidRPr="007D1931" w:rsidRDefault="00661D44" w:rsidP="003E2B30">
      <w:pPr>
        <w:spacing w:after="0" w:line="240" w:lineRule="auto"/>
        <w:ind w:left="550"/>
        <w:jc w:val="both"/>
        <w:rPr>
          <w:rFonts w:ascii="Times New Roman" w:hAnsi="Times New Roman" w:cs="Times New Roman"/>
        </w:rPr>
      </w:pPr>
    </w:p>
    <w:p w:rsidR="00661D44" w:rsidRPr="007D1931" w:rsidRDefault="00661D44" w:rsidP="003E2B30">
      <w:pPr>
        <w:spacing w:after="0" w:line="240" w:lineRule="auto"/>
        <w:ind w:left="550"/>
        <w:jc w:val="both"/>
        <w:rPr>
          <w:rFonts w:ascii="Times New Roman" w:hAnsi="Times New Roman" w:cs="Times New Roman"/>
        </w:rPr>
      </w:pPr>
    </w:p>
    <w:p w:rsidR="00661D44" w:rsidRPr="007D1931" w:rsidRDefault="00661D44" w:rsidP="003E2B30">
      <w:pPr>
        <w:spacing w:after="0" w:line="240" w:lineRule="auto"/>
        <w:ind w:left="550"/>
        <w:jc w:val="both"/>
        <w:rPr>
          <w:rFonts w:ascii="Times New Roman" w:hAnsi="Times New Roman" w:cs="Times New Roman"/>
        </w:rPr>
      </w:pPr>
    </w:p>
    <w:p w:rsidR="00661D44" w:rsidRPr="00AB1CED" w:rsidRDefault="00661D44" w:rsidP="003E2B30">
      <w:pPr>
        <w:spacing w:after="0" w:line="240" w:lineRule="auto"/>
        <w:ind w:left="550"/>
        <w:jc w:val="both"/>
        <w:rPr>
          <w:rFonts w:ascii="Times New Roman" w:hAnsi="Times New Roman" w:cs="Times New Roman"/>
          <w:sz w:val="24"/>
          <w:szCs w:val="24"/>
        </w:rPr>
      </w:pPr>
      <w:r w:rsidRPr="007D1931">
        <w:rPr>
          <w:rFonts w:ascii="Times New Roman" w:hAnsi="Times New Roman" w:cs="Times New Roman"/>
        </w:rPr>
        <w:t xml:space="preserve">                            </w:t>
      </w:r>
      <w:r>
        <w:rPr>
          <w:rFonts w:ascii="Times New Roman" w:hAnsi="Times New Roman" w:cs="Times New Roman"/>
        </w:rPr>
        <w:t xml:space="preserve">                             </w:t>
      </w:r>
      <w:r w:rsidRPr="007D1931">
        <w:rPr>
          <w:rFonts w:ascii="Times New Roman" w:hAnsi="Times New Roman" w:cs="Times New Roman"/>
        </w:rPr>
        <w:t xml:space="preserve">          </w:t>
      </w:r>
      <w:r w:rsidRPr="00AB1CED">
        <w:rPr>
          <w:rFonts w:ascii="Times New Roman" w:hAnsi="Times New Roman" w:cs="Times New Roman"/>
          <w:sz w:val="24"/>
          <w:szCs w:val="24"/>
        </w:rPr>
        <w:t>________________ Сергеева О.А.</w:t>
      </w:r>
      <w:r>
        <w:rPr>
          <w:rFonts w:ascii="Times New Roman" w:hAnsi="Times New Roman" w:cs="Times New Roman"/>
          <w:sz w:val="24"/>
          <w:szCs w:val="24"/>
        </w:rPr>
        <w:t xml:space="preserve">        31  марта 2016</w:t>
      </w:r>
    </w:p>
    <w:p w:rsidR="00661D44" w:rsidRPr="007D1931" w:rsidRDefault="00661D44" w:rsidP="003E2B30">
      <w:pPr>
        <w:spacing w:after="0" w:line="240" w:lineRule="auto"/>
        <w:ind w:left="550"/>
        <w:jc w:val="both"/>
        <w:rPr>
          <w:rFonts w:ascii="Times New Roman" w:hAnsi="Times New Roman" w:cs="Times New Roman"/>
          <w:sz w:val="28"/>
          <w:szCs w:val="28"/>
        </w:rPr>
      </w:pPr>
    </w:p>
    <w:p w:rsidR="00661D44" w:rsidRPr="007D1931" w:rsidRDefault="00661D44" w:rsidP="003E2B30">
      <w:pPr>
        <w:spacing w:after="0" w:line="240" w:lineRule="auto"/>
        <w:ind w:left="550"/>
        <w:rPr>
          <w:rFonts w:ascii="Times New Roman" w:hAnsi="Times New Roman" w:cs="Times New Roman"/>
          <w:b/>
          <w:bCs/>
        </w:rPr>
      </w:pPr>
    </w:p>
    <w:sectPr w:rsidR="00661D44" w:rsidRPr="007D1931" w:rsidSect="00B14E45">
      <w:pgSz w:w="11906" w:h="16838"/>
      <w:pgMar w:top="720" w:right="873" w:bottom="567" w:left="1276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1931"/>
    <w:rsid w:val="000C47C4"/>
    <w:rsid w:val="00192FEA"/>
    <w:rsid w:val="001F207D"/>
    <w:rsid w:val="00211387"/>
    <w:rsid w:val="002137BB"/>
    <w:rsid w:val="002E563E"/>
    <w:rsid w:val="00305D24"/>
    <w:rsid w:val="00306D46"/>
    <w:rsid w:val="00325C7B"/>
    <w:rsid w:val="00337573"/>
    <w:rsid w:val="003E2B30"/>
    <w:rsid w:val="004076E8"/>
    <w:rsid w:val="00490836"/>
    <w:rsid w:val="004A2346"/>
    <w:rsid w:val="004F6C2C"/>
    <w:rsid w:val="0050496A"/>
    <w:rsid w:val="005406DC"/>
    <w:rsid w:val="006035A0"/>
    <w:rsid w:val="00661D44"/>
    <w:rsid w:val="00684F0C"/>
    <w:rsid w:val="00704CFA"/>
    <w:rsid w:val="007230BC"/>
    <w:rsid w:val="007343E7"/>
    <w:rsid w:val="00797A3C"/>
    <w:rsid w:val="007D1931"/>
    <w:rsid w:val="008A5C00"/>
    <w:rsid w:val="008D40FD"/>
    <w:rsid w:val="008D698A"/>
    <w:rsid w:val="009371B6"/>
    <w:rsid w:val="00992169"/>
    <w:rsid w:val="009A6CC1"/>
    <w:rsid w:val="00AA43E2"/>
    <w:rsid w:val="00AB1CED"/>
    <w:rsid w:val="00AB554D"/>
    <w:rsid w:val="00AD2364"/>
    <w:rsid w:val="00B14E45"/>
    <w:rsid w:val="00B35028"/>
    <w:rsid w:val="00B63F28"/>
    <w:rsid w:val="00B90E6B"/>
    <w:rsid w:val="00B92952"/>
    <w:rsid w:val="00C230F5"/>
    <w:rsid w:val="00C44E2E"/>
    <w:rsid w:val="00D01673"/>
    <w:rsid w:val="00D270B7"/>
    <w:rsid w:val="00D32998"/>
    <w:rsid w:val="00DB3168"/>
    <w:rsid w:val="00DB7E2A"/>
    <w:rsid w:val="00EF288F"/>
    <w:rsid w:val="00FE00D5"/>
    <w:rsid w:val="00FE6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D24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D1931"/>
    <w:pPr>
      <w:spacing w:after="0" w:line="240" w:lineRule="auto"/>
      <w:ind w:left="72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230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79</TotalTime>
  <Pages>2</Pages>
  <Words>556</Words>
  <Characters>3175</Characters>
  <Application>Microsoft Office Outlook</Application>
  <DocSecurity>0</DocSecurity>
  <Lines>0</Lines>
  <Paragraphs>0</Paragraphs>
  <ScaleCrop>false</ScaleCrop>
  <Company>2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Шкаденкова Татьяна Николаевна</dc:creator>
  <cp:keywords/>
  <dc:description/>
  <cp:lastModifiedBy>soa-kult</cp:lastModifiedBy>
  <cp:revision>14</cp:revision>
  <cp:lastPrinted>2016-04-13T14:46:00Z</cp:lastPrinted>
  <dcterms:created xsi:type="dcterms:W3CDTF">2015-02-17T08:43:00Z</dcterms:created>
  <dcterms:modified xsi:type="dcterms:W3CDTF">2016-04-26T11:18:00Z</dcterms:modified>
</cp:coreProperties>
</file>